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443B1" w:rsidRDefault="002E5B3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892" w:history="1">
        <w:r w:rsidR="00B443B1" w:rsidRPr="003173CA">
          <w:rPr>
            <w:rStyle w:val="aa"/>
          </w:rPr>
          <w:t>HH3C-IP-ADDRESS-MIB</w:t>
        </w:r>
        <w:r w:rsidR="00B443B1">
          <w:rPr>
            <w:webHidden/>
          </w:rPr>
          <w:tab/>
        </w:r>
        <w:r w:rsidR="00B443B1">
          <w:rPr>
            <w:webHidden/>
          </w:rPr>
          <w:fldChar w:fldCharType="begin"/>
        </w:r>
        <w:r w:rsidR="00B443B1">
          <w:rPr>
            <w:webHidden/>
          </w:rPr>
          <w:instrText xml:space="preserve"> PAGEREF _Toc399321892 \h </w:instrText>
        </w:r>
        <w:r w:rsidR="00B443B1">
          <w:rPr>
            <w:webHidden/>
          </w:rPr>
        </w:r>
        <w:r w:rsidR="00B443B1">
          <w:rPr>
            <w:webHidden/>
          </w:rPr>
          <w:fldChar w:fldCharType="separate"/>
        </w:r>
        <w:r w:rsidR="00B443B1">
          <w:rPr>
            <w:webHidden/>
          </w:rPr>
          <w:t>2</w:t>
        </w:r>
        <w:r w:rsidR="00B443B1">
          <w:rPr>
            <w:webHidden/>
          </w:rPr>
          <w:fldChar w:fldCharType="end"/>
        </w:r>
      </w:hyperlink>
    </w:p>
    <w:p w:rsidR="00B443B1" w:rsidRDefault="00B443B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93" w:history="1">
        <w:r w:rsidRPr="003173CA">
          <w:rPr>
            <w:rStyle w:val="aa"/>
          </w:rPr>
          <w:t>hh3cIpAddrNotifyScalarObjects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443B1" w:rsidRDefault="00B443B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94" w:history="1">
        <w:r w:rsidRPr="003173CA">
          <w:rPr>
            <w:rStyle w:val="aa"/>
          </w:rPr>
          <w:t>hh3cIpAddrSetTable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443B1" w:rsidRDefault="00B443B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95" w:history="1">
        <w:r w:rsidRPr="003173CA">
          <w:rPr>
            <w:rStyle w:val="aa"/>
          </w:rPr>
          <w:t>hh3cIpAddrReadTable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443B1" w:rsidRDefault="00B443B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896" w:history="1">
        <w:r w:rsidRPr="003173CA">
          <w:rPr>
            <w:rStyle w:val="aa"/>
          </w:rPr>
          <w:t>hh3cIpv4AddrTable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E5B3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443B1" w:rsidRPr="00A447A8" w:rsidRDefault="00B443B1" w:rsidP="00B443B1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0" w:name="_Toc397421048"/>
      <w:bookmarkStart w:id="1" w:name="_Toc399321892"/>
      <w:r w:rsidRPr="00A447A8">
        <w:rPr>
          <w:rStyle w:val="1Char1"/>
        </w:rPr>
        <w:lastRenderedPageBreak/>
        <w:t>HH3C-IP-ADDRESS-MIB</w:t>
      </w:r>
      <w:bookmarkEnd w:id="0"/>
      <w:bookmarkEnd w:id="1"/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1049"/>
      <w:bookmarkStart w:id="3" w:name="_Toc399321893"/>
      <w:r w:rsidRPr="004378AC">
        <w:t>hh3cIpAddrNotifyScalarObjects</w:t>
      </w:r>
      <w:bookmarkEnd w:id="2"/>
      <w:bookmarkEnd w:id="3"/>
      <w:r w:rsidRPr="004378AC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987"/>
        <w:gridCol w:w="1513"/>
        <w:gridCol w:w="917"/>
        <w:gridCol w:w="2867"/>
      </w:tblGrid>
      <w:tr w:rsidR="00B443B1" w:rsidRPr="004378AC" w:rsidTr="0091260D">
        <w:trPr>
          <w:trHeight w:val="422"/>
          <w:tblHeader/>
        </w:trPr>
        <w:tc>
          <w:tcPr>
            <w:tcW w:w="29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B443B1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hh3cIpAddrNotifyIfIndex (1.3.6.1.4.1.25506.2.67.2.1.1) </w:t>
            </w:r>
          </w:p>
        </w:tc>
        <w:tc>
          <w:tcPr>
            <w:tcW w:w="151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accessible-for-notify</w:t>
            </w:r>
          </w:p>
        </w:tc>
        <w:tc>
          <w:tcPr>
            <w:tcW w:w="9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6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hh3cIpAddrOldIpAddress (1.3.6.1.4.1.25506.2.67.2.1.2)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accessible-for-notify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51"/>
          <w:tblHeader/>
        </w:trPr>
        <w:tc>
          <w:tcPr>
            <w:tcW w:w="298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hh3cIpAddrNewIpAddress (1.3.6.1.4.1.25506.2.67.2.1.3) </w:t>
            </w:r>
          </w:p>
        </w:tc>
        <w:tc>
          <w:tcPr>
            <w:tcW w:w="151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accessible-for-notify</w:t>
            </w:r>
          </w:p>
        </w:tc>
        <w:tc>
          <w:tcPr>
            <w:tcW w:w="91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6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B443B1" w:rsidRPr="004378AC" w:rsidRDefault="00B443B1" w:rsidP="00B443B1">
      <w:pPr>
        <w:spacing w:before="156" w:after="156"/>
        <w:ind w:left="420"/>
      </w:pPr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1050"/>
      <w:bookmarkStart w:id="5" w:name="_Toc399321894"/>
      <w:r w:rsidRPr="004378AC">
        <w:t>hh3cIpAddrSetTable</w:t>
      </w:r>
      <w:bookmarkEnd w:id="4"/>
      <w:bookmarkEnd w:id="5"/>
      <w:r w:rsidRPr="004378AC">
        <w:t xml:space="preserve"> </w:t>
      </w:r>
    </w:p>
    <w:p w:rsidR="00B443B1" w:rsidRPr="004378AC" w:rsidRDefault="00B443B1" w:rsidP="00B443B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1.3.6.1.4.1.25506.2.67.1.1.1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hh3cIpAddrSetIfIndex (1.3.6.1.4.1.25506.2.67.1.1.1.1.1)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hh3cIpAddrSetAddrType (1.3.6.1.4.1.25506.2.67.1.1.1.1.2)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ipv4(1)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hh3cIpAddrSetAddr (1.3.6.1.4.1.25506.2.67.1.1.1.1.3)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hh3cIpAddrSetMask (1.3.6.1.4.1.25506.2.67.1.1.1.1.4)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 w:hint="eastAsi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hh3cIpAddrSetSourceType (1.3.6.1.4.1.25506.2.67.1.1.1.1.5)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hh3cIpAddrSetCatalog (1.3.6.1.4.1.25506.2.67.1.1.1.1.6)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hh3cIpAddrSetRowStatus (1.3.6.1.4.1.25506.2.67.1.1.1.1.7)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Only support </w:t>
            </w:r>
            <w:proofErr w:type="gramStart"/>
            <w:r w:rsidRPr="004378AC">
              <w:rPr>
                <w:rFonts w:cs="Helvetica"/>
              </w:rPr>
              <w:t>active(</w:t>
            </w:r>
            <w:proofErr w:type="gramEnd"/>
            <w:r w:rsidRPr="004378AC">
              <w:rPr>
                <w:rFonts w:cs="Helvetica"/>
              </w:rPr>
              <w:t xml:space="preserve">1), </w:t>
            </w:r>
            <w:proofErr w:type="spellStart"/>
            <w:r w:rsidRPr="004378AC">
              <w:rPr>
                <w:rFonts w:cs="Helvetica"/>
              </w:rPr>
              <w:t>createAndGo</w:t>
            </w:r>
            <w:proofErr w:type="spellEnd"/>
            <w:r w:rsidRPr="004378AC">
              <w:rPr>
                <w:rFonts w:cs="Helvetica"/>
              </w:rPr>
              <w:t>(4) and destroy(6) ,the value active(1) is only for reading.</w:t>
            </w:r>
          </w:p>
        </w:tc>
      </w:tr>
    </w:tbl>
    <w:p w:rsidR="00B443B1" w:rsidRPr="004378AC" w:rsidRDefault="00B443B1" w:rsidP="00B443B1">
      <w:pPr>
        <w:spacing w:before="156" w:after="156"/>
        <w:ind w:left="420"/>
      </w:pPr>
      <w:bookmarkStart w:id="6" w:name="_Toc304370625"/>
      <w:bookmarkStart w:id="7" w:name="_Toc122404252"/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1051"/>
      <w:bookmarkStart w:id="9" w:name="_Toc399321895"/>
      <w:r w:rsidRPr="004378AC">
        <w:t>hh3cIpAddrReadTable</w:t>
      </w:r>
      <w:bookmarkEnd w:id="6"/>
      <w:bookmarkEnd w:id="7"/>
      <w:bookmarkEnd w:id="8"/>
      <w:bookmarkEnd w:id="9"/>
      <w:r w:rsidRPr="004378AC">
        <w:t xml:space="preserve"> </w:t>
      </w:r>
    </w:p>
    <w:p w:rsidR="00B443B1" w:rsidRPr="004378AC" w:rsidRDefault="00B443B1" w:rsidP="00B443B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1.3.6.1.4.1.25506.2.67.1.1.2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hh3cIpAddrReadIfIndex (1.3.6.1.4.1.25506.2.67.1.1.2.1.1)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hh3cIpAddrReadAddrType (1.3.6.1.4.1.25506.2.67.1.1.2.1.2)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ipv4(1)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hh3cIpAddrReadAddr (1.3.6.1.4.1.25506.2.67.1.1.2.1.3)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hh3cIpAddrReadMask (1.3.6.1.4.1.25506.2.67.1.1.2.1.4)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hh3cIpAddrReadSourceType (1.3.6.1.4.1.25506.2.67.1.1.2.1.5)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B443B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hh3cIpAddrReadCatalog (1.3.6.1.4.1.25506.2.67.1.1.2.1.6)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B443B1" w:rsidRPr="004378AC" w:rsidRDefault="00B443B1" w:rsidP="00B443B1">
      <w:pPr>
        <w:spacing w:before="156" w:after="156"/>
        <w:ind w:left="420"/>
      </w:pPr>
    </w:p>
    <w:p w:rsidR="00B443B1" w:rsidRPr="004378AC" w:rsidRDefault="00B443B1" w:rsidP="00B443B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1052"/>
      <w:bookmarkStart w:id="11" w:name="_Toc399321896"/>
      <w:r w:rsidRPr="004378AC">
        <w:t>hh3cIpv4AddrTable</w:t>
      </w:r>
      <w:bookmarkEnd w:id="10"/>
      <w:bookmarkEnd w:id="11"/>
      <w:r w:rsidRPr="004378AC">
        <w:t xml:space="preserve"> </w:t>
      </w:r>
    </w:p>
    <w:p w:rsidR="00B443B1" w:rsidRPr="004378AC" w:rsidRDefault="00B443B1" w:rsidP="00B443B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1.3.6.1.4.1.25506.2.67.1.1.3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rFonts w:cs="Helvetica"/>
                <w:color w:val="auto"/>
              </w:rPr>
              <w:t>Description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hh3cIpv4AddrAddr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(1.3.6.1.4.1.25506.2.67.1.1.3.1.1)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When reading, the value will be 0.0.0.0 if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gramStart"/>
            <w:r w:rsidRPr="004378AC">
              <w:rPr>
                <w:rFonts w:cs="Helvetica"/>
              </w:rPr>
              <w:t>no</w:t>
            </w:r>
            <w:proofErr w:type="gramEnd"/>
            <w:r w:rsidRPr="004378AC">
              <w:rPr>
                <w:rFonts w:cs="Helvetica"/>
              </w:rPr>
              <w:t xml:space="preserve"> primary IP address exists on the interface.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hh3cIpv4AddrMask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(1.3.6.1.4.1.25506.2.67.1.1.3.1.2)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 w:hint="eastAsia"/>
              </w:rPr>
              <w:t>As per MIB</w:t>
            </w:r>
          </w:p>
        </w:tc>
      </w:tr>
      <w:tr w:rsidR="00B443B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hh3cIpv4AddrRowStatus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(1.3.6.1.4.1.25506.2.67.1.1.3.1.3)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Only support active(1), </w:t>
            </w:r>
            <w:proofErr w:type="spellStart"/>
            <w:r w:rsidRPr="004378AC">
              <w:rPr>
                <w:rFonts w:cs="Helvetica"/>
              </w:rPr>
              <w:t>notInService</w:t>
            </w:r>
            <w:proofErr w:type="spellEnd"/>
            <w:r w:rsidRPr="004378AC">
              <w:rPr>
                <w:rFonts w:cs="Helvetica"/>
              </w:rPr>
              <w:t xml:space="preserve">(2), </w:t>
            </w:r>
            <w:proofErr w:type="spellStart"/>
            <w:r w:rsidRPr="004378AC">
              <w:rPr>
                <w:rFonts w:cs="Helvetica"/>
              </w:rPr>
              <w:t>createAndGo</w:t>
            </w:r>
            <w:proofErr w:type="spellEnd"/>
            <w:r w:rsidRPr="004378AC">
              <w:rPr>
                <w:rFonts w:cs="Helvetica"/>
              </w:rPr>
              <w:t>(4) and destroy(6) ,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When reading, the value is </w:t>
            </w:r>
            <w:proofErr w:type="gramStart"/>
            <w:r w:rsidRPr="004378AC">
              <w:rPr>
                <w:rFonts w:cs="Helvetica"/>
              </w:rPr>
              <w:t>active(</w:t>
            </w:r>
            <w:proofErr w:type="gramEnd"/>
            <w:r w:rsidRPr="004378AC">
              <w:rPr>
                <w:rFonts w:cs="Helvetica"/>
              </w:rPr>
              <w:t xml:space="preserve">1) if exists a primary IP address on the interface. </w:t>
            </w:r>
          </w:p>
          <w:p w:rsidR="00B443B1" w:rsidRPr="004378AC" w:rsidRDefault="00B443B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When reading, the value is </w:t>
            </w:r>
            <w:proofErr w:type="spellStart"/>
            <w:r w:rsidRPr="004378AC">
              <w:rPr>
                <w:rFonts w:cs="Helvetica"/>
              </w:rPr>
              <w:t>notInService</w:t>
            </w:r>
            <w:proofErr w:type="spellEnd"/>
            <w:r w:rsidRPr="004378AC">
              <w:rPr>
                <w:rFonts w:cs="Helvetica"/>
              </w:rPr>
              <w:t xml:space="preserve"> (2) if no primary IP address exists on the interface.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891" w:rsidRDefault="00E12891">
      <w:r>
        <w:separator/>
      </w:r>
    </w:p>
  </w:endnote>
  <w:endnote w:type="continuationSeparator" w:id="0">
    <w:p w:rsidR="00E12891" w:rsidRDefault="00E12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E5B32">
      <w:fldChar w:fldCharType="begin"/>
    </w:r>
    <w:r>
      <w:instrText>PAGE</w:instrText>
    </w:r>
    <w:r w:rsidR="002E5B32">
      <w:fldChar w:fldCharType="separate"/>
    </w:r>
    <w:r w:rsidR="00B443B1">
      <w:rPr>
        <w:noProof/>
      </w:rPr>
      <w:t>1</w:t>
    </w:r>
    <w:r w:rsidR="002E5B3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443B1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891" w:rsidRDefault="00E12891">
      <w:r>
        <w:separator/>
      </w:r>
    </w:p>
  </w:footnote>
  <w:footnote w:type="continuationSeparator" w:id="0">
    <w:p w:rsidR="00E12891" w:rsidRDefault="00E12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443B1" w:rsidRPr="00B443B1">
      <w:t xml:space="preserve"> HH3C-IP-ADDRESS-MIB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5B32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43B1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2891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1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443B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443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443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443B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443B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443B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443B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1">
    <w:name w:val="标题 1 Char1"/>
    <w:aliases w:val="标题 1 Char Char,标题 12 Char1,heading 1 Char"/>
    <w:basedOn w:val="a0"/>
    <w:link w:val="1"/>
    <w:rsid w:val="00B443B1"/>
    <w:rPr>
      <w:rFonts w:ascii="Futura Hv" w:eastAsia="黑体" w:hAnsi="Futura Hv" w:cs="Arial"/>
      <w:color w:val="0090C8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BE7BC-76B3-498B-8EBB-D8454438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2014-09-24T03:36:00Z</dcterms:modified>
</cp:coreProperties>
</file>